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74CA" w14:textId="77777777" w:rsidR="001F725C" w:rsidRDefault="001F725C" w:rsidP="001F72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POTTER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037261F2" w14:textId="77777777" w:rsidR="001F725C" w:rsidRDefault="001F725C" w:rsidP="001F72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Great Glen.</w:t>
      </w:r>
    </w:p>
    <w:p w14:paraId="56243E5B" w14:textId="77777777" w:rsidR="001F725C" w:rsidRDefault="001F725C" w:rsidP="001F725C">
      <w:pPr>
        <w:pStyle w:val="NoSpacing"/>
        <w:rPr>
          <w:rFonts w:cs="Times New Roman"/>
          <w:szCs w:val="24"/>
        </w:rPr>
      </w:pPr>
    </w:p>
    <w:p w14:paraId="477900CD" w14:textId="77777777" w:rsidR="001F725C" w:rsidRDefault="001F725C" w:rsidP="001F725C">
      <w:pPr>
        <w:pStyle w:val="NoSpacing"/>
        <w:rPr>
          <w:rFonts w:cs="Times New Roman"/>
          <w:szCs w:val="24"/>
        </w:rPr>
      </w:pPr>
    </w:p>
    <w:p w14:paraId="082086DA" w14:textId="77777777" w:rsidR="001F725C" w:rsidRDefault="001F725C" w:rsidP="001F72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Lewyn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62E20C85" w14:textId="77777777" w:rsidR="001F725C" w:rsidRDefault="001F725C" w:rsidP="001F72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1507346B" w14:textId="77777777" w:rsidR="001F725C" w:rsidRDefault="001F725C" w:rsidP="001F725C">
      <w:pPr>
        <w:pStyle w:val="NoSpacing"/>
        <w:rPr>
          <w:rFonts w:cs="Times New Roman"/>
          <w:szCs w:val="24"/>
        </w:rPr>
      </w:pPr>
    </w:p>
    <w:p w14:paraId="5072A824" w14:textId="77777777" w:rsidR="001F725C" w:rsidRDefault="001F725C" w:rsidP="001F725C">
      <w:pPr>
        <w:pStyle w:val="NoSpacing"/>
        <w:rPr>
          <w:rFonts w:cs="Times New Roman"/>
          <w:szCs w:val="24"/>
        </w:rPr>
      </w:pPr>
    </w:p>
    <w:p w14:paraId="59A93A8E" w14:textId="77777777" w:rsidR="001F725C" w:rsidRDefault="001F725C" w:rsidP="001F72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June 2023</w:t>
      </w:r>
    </w:p>
    <w:p w14:paraId="567F1B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FC3B7" w14:textId="77777777" w:rsidR="001F725C" w:rsidRDefault="001F725C" w:rsidP="009139A6">
      <w:r>
        <w:separator/>
      </w:r>
    </w:p>
  </w:endnote>
  <w:endnote w:type="continuationSeparator" w:id="0">
    <w:p w14:paraId="02F43FE2" w14:textId="77777777" w:rsidR="001F725C" w:rsidRDefault="001F72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2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80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B2A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5FCFB" w14:textId="77777777" w:rsidR="001F725C" w:rsidRDefault="001F725C" w:rsidP="009139A6">
      <w:r>
        <w:separator/>
      </w:r>
    </w:p>
  </w:footnote>
  <w:footnote w:type="continuationSeparator" w:id="0">
    <w:p w14:paraId="3116A04C" w14:textId="77777777" w:rsidR="001F725C" w:rsidRDefault="001F72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D73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41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BB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5C"/>
    <w:rsid w:val="000666E0"/>
    <w:rsid w:val="001F725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F7A6D"/>
  <w15:chartTrackingRefBased/>
  <w15:docId w15:val="{51608E0C-8274-4C26-BC94-0B13909BE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72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2023-06-17T10:46:00Z</dcterms:created>
  <dcterms:modified xsi:type="dcterms:W3CDTF">2023-06-17T10:47:00Z</dcterms:modified>
</cp:coreProperties>
</file>